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A36340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BD41E0">
        <w:rPr>
          <w:rFonts w:ascii="Times New Roman" w:hAnsi="Times New Roman"/>
          <w:b/>
          <w:kern w:val="36"/>
          <w:sz w:val="24"/>
          <w:szCs w:val="24"/>
          <w:lang w:eastAsia="en-US"/>
        </w:rPr>
        <w:t>40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26</w:t>
      </w:r>
    </w:p>
    <w:p w:rsidR="00123A57" w:rsidRPr="00CB5198" w:rsidRDefault="002E66BA" w:rsidP="00A36340">
      <w:pPr>
        <w:spacing w:after="120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-заочно</w:t>
      </w:r>
      <w:r w:rsidR="007A7ACD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Извещений о проведении запросов </w:t>
      </w:r>
      <w:r w:rsidR="00431112" w:rsidRPr="0043111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цен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по результатам предварительного отбора в электронной форме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EC6C1F" w:rsidP="00142F3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EC6C1F">
              <w:rPr>
                <w:rFonts w:ascii="Times New Roman" w:eastAsia="Times New Roman" w:hAnsi="Times New Roman"/>
                <w:snapToGrid w:val="0"/>
                <w:sz w:val="22"/>
              </w:rPr>
              <w:t xml:space="preserve">Московская область, г. Химки, Коммунальный проезд, </w:t>
            </w:r>
            <w:r w:rsidR="00142F38">
              <w:rPr>
                <w:rFonts w:ascii="Times New Roman" w:eastAsia="Times New Roman" w:hAnsi="Times New Roman"/>
                <w:snapToGrid w:val="0"/>
                <w:sz w:val="22"/>
              </w:rPr>
              <w:t>стр. 8</w:t>
            </w:r>
          </w:p>
        </w:tc>
        <w:tc>
          <w:tcPr>
            <w:tcW w:w="2835" w:type="dxa"/>
            <w:vAlign w:val="center"/>
          </w:tcPr>
          <w:p w:rsidR="00415761" w:rsidRPr="004E0AD2" w:rsidRDefault="00BD41E0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15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145FA9">
              <w:rPr>
                <w:rFonts w:ascii="Times New Roman" w:eastAsia="Times New Roman" w:hAnsi="Times New Roman"/>
                <w:b/>
                <w:snapToGrid w:val="0"/>
                <w:sz w:val="22"/>
              </w:rPr>
              <w:t>06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  <w:tc>
          <w:tcPr>
            <w:tcW w:w="2693" w:type="dxa"/>
            <w:vAlign w:val="center"/>
          </w:tcPr>
          <w:p w:rsidR="00415761" w:rsidRPr="004E0AD2" w:rsidRDefault="00BD41E0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15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145FA9">
              <w:rPr>
                <w:rFonts w:ascii="Times New Roman" w:eastAsia="Times New Roman" w:hAnsi="Times New Roman"/>
                <w:b/>
                <w:snapToGrid w:val="0"/>
                <w:sz w:val="22"/>
              </w:rPr>
              <w:t>06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</w:tr>
    </w:tbl>
    <w:p w:rsidR="00CB5198" w:rsidRPr="00415761" w:rsidRDefault="00826827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C450B3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517AB0" w:rsidRDefault="00517AB0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Титов Андрей Владимирович – Директор по логистике и МТО – начальник управления филиала ПАО «Россети Московский регион» – Северные электрические сети;</w:t>
      </w:r>
    </w:p>
    <w:p w:rsidR="000C70C2" w:rsidRDefault="000C70C2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Бабич Алексей Иванович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-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Директор по логистике и МТО – начальник управления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B388C" w:rsidRPr="00C42A18" w:rsidRDefault="00BB388C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 филиала ПАО «Россети Московский регион» – Северные электрические сети;</w:t>
      </w:r>
    </w:p>
    <w:p w:rsidR="00C42A18" w:rsidRPr="003F39D0" w:rsidRDefault="00C42A18" w:rsidP="00C42A18">
      <w:pPr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3F39D0">
        <w:rPr>
          <w:rFonts w:ascii="Times New Roman" w:hAnsi="Times New Roman"/>
          <w:b/>
          <w:bCs/>
          <w:iCs/>
          <w:sz w:val="24"/>
          <w:szCs w:val="24"/>
          <w:lang w:eastAsia="en-US"/>
        </w:rPr>
        <w:t>Члены Закупочной комиссии: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Макурин Владимир Михайлович – Заместитель директора по технологическому присоединению;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Осипов Иван Васильевич – Заместитель начальника управления капитального строительства филиала ПАО «Россети Московский регион» – Северные электрические сети;</w:t>
      </w:r>
    </w:p>
    <w:p w:rsid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Жук Денис Станиславович – Заместитель директора по капитальному строительству – начальник управления филиала ПАО «Россети Московский регион» – Северные электрические сети;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Дементьев Дмитрий Николаевич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заместитель главного инженера по высоковольтным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Ганш Инна Юрьевна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начальник фина</w:t>
      </w:r>
      <w:r w:rsidR="00877641">
        <w:rPr>
          <w:rFonts w:ascii="Times New Roman" w:hAnsi="Times New Roman"/>
          <w:bCs/>
          <w:iCs/>
          <w:sz w:val="24"/>
          <w:szCs w:val="24"/>
          <w:lang w:eastAsia="en-US"/>
        </w:rPr>
        <w:t>нсово-экономического управления;</w:t>
      </w:r>
    </w:p>
    <w:p w:rsidR="00877641" w:rsidRDefault="00877641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Пезов Павел Михайлович – Заместитель главного инженера по распределительным сетям</w:t>
      </w:r>
      <w:r w:rsidR="003E1D93"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3E1D93" w:rsidRDefault="003E1D93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3E1D93">
        <w:rPr>
          <w:rFonts w:ascii="Times New Roman" w:hAnsi="Times New Roman"/>
          <w:bCs/>
          <w:iCs/>
          <w:sz w:val="24"/>
          <w:szCs w:val="24"/>
          <w:lang w:eastAsia="en-US"/>
        </w:rPr>
        <w:t>Скворцов Роман Васильевич – главный специалист отдела правового обеспечения.</w:t>
      </w:r>
    </w:p>
    <w:p w:rsidR="00415761" w:rsidRPr="00415761" w:rsidRDefault="00415761" w:rsidP="00C42A18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 w:rsidR="001B65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Закупочной </w:t>
      </w:r>
      <w:r w:rsidR="00ED0B20">
        <w:rPr>
          <w:rFonts w:ascii="Times New Roman" w:hAnsi="Times New Roman"/>
          <w:b/>
          <w:bCs/>
          <w:sz w:val="24"/>
          <w:szCs w:val="24"/>
          <w:lang w:eastAsia="en-US"/>
        </w:rPr>
        <w:t>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3F39D0" w:rsidRPr="00F14F10" w:rsidRDefault="00A61BED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</w:t>
      </w:r>
      <w:r w:rsidR="00B93E23">
        <w:rPr>
          <w:rFonts w:ascii="Times New Roman" w:hAnsi="Times New Roman"/>
          <w:sz w:val="24"/>
          <w:szCs w:val="24"/>
          <w:lang w:eastAsia="en-US"/>
        </w:rPr>
        <w:t xml:space="preserve"> – Г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415761" w:rsidRPr="00CB5198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3E1D93" w:rsidRDefault="004E0AD2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ЗАОЧНОЕ ГОЛОСОВАНИЕ ПО ОПРОСНЫМ ЛИСТАМ: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ЧЛЕНЫ ЗАКУПОЧНОЙ КОМИССИИ:</w:t>
      </w:r>
    </w:p>
    <w:p w:rsidR="003E1D93" w:rsidRDefault="003E1D93" w:rsidP="003E1D93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E1D93">
        <w:rPr>
          <w:rFonts w:ascii="Times New Roman" w:hAnsi="Times New Roman"/>
          <w:sz w:val="24"/>
          <w:szCs w:val="24"/>
          <w:lang w:eastAsia="en-US"/>
        </w:rPr>
        <w:t>1)   Гусев Константин Витальевич – Начальник управления организации конкурсных закупок ПАО «Россети Московский регион».</w:t>
      </w: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415761">
        <w:rPr>
          <w:rFonts w:ascii="Times New Roman" w:hAnsi="Times New Roman"/>
          <w:sz w:val="24"/>
          <w:szCs w:val="24"/>
          <w:lang w:eastAsia="en-US"/>
        </w:rPr>
        <w:t xml:space="preserve">Об утверждении Извещений о проведении запросов </w:t>
      </w:r>
      <w:r w:rsidR="00431112" w:rsidRPr="00431112">
        <w:rPr>
          <w:rFonts w:ascii="Times New Roman" w:hAnsi="Times New Roman"/>
          <w:sz w:val="24"/>
          <w:szCs w:val="24"/>
          <w:lang w:eastAsia="en-US"/>
        </w:rPr>
        <w:t>цен</w:t>
      </w:r>
      <w:r w:rsid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и Руководства</w:t>
      </w:r>
      <w:r w:rsidR="00414C53" w:rsidRP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по экспертной оценке,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по лотам согласно приложению 1 к настоящему протоколу. </w:t>
      </w: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Pr="00CB5198" w:rsidRDefault="005E033B" w:rsidP="00A36340">
      <w:pPr>
        <w:spacing w:after="1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 xml:space="preserve">Утвердить Извещения о проведении запросов </w:t>
      </w:r>
      <w:r w:rsidR="00414C53">
        <w:rPr>
          <w:rFonts w:ascii="Times New Roman" w:hAnsi="Times New Roman"/>
          <w:sz w:val="24"/>
          <w:szCs w:val="24"/>
          <w:lang w:eastAsia="en-US"/>
        </w:rPr>
        <w:t xml:space="preserve">цен и </w:t>
      </w:r>
      <w:r w:rsidR="00414C53" w:rsidRPr="00414C53">
        <w:rPr>
          <w:rFonts w:ascii="Times New Roman" w:hAnsi="Times New Roman"/>
          <w:sz w:val="24"/>
          <w:szCs w:val="24"/>
          <w:lang w:eastAsia="en-US"/>
        </w:rPr>
        <w:t xml:space="preserve">Руководства по экспертной оценке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>по лотам согласно приложению 1 к настоящему протоколу.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944962" w:rsidRPr="00FE7EA9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 w:rsidR="00517AB0">
        <w:rPr>
          <w:rFonts w:ascii="Times New Roman" w:hAnsi="Times New Roman"/>
          <w:sz w:val="24"/>
          <w:szCs w:val="24"/>
          <w:lang w:eastAsia="en-US"/>
        </w:rPr>
        <w:t xml:space="preserve"> «11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«Против»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944962" w:rsidRDefault="00CB5198" w:rsidP="00A36340">
      <w:pPr>
        <w:spacing w:after="1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«Воздержалось»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  <w:r w:rsidR="005E033B"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CB5198" w:rsidRPr="00FC712B" w:rsidRDefault="005E033B" w:rsidP="00A36340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517AB0" w:rsidRPr="005E033B" w:rsidTr="008C404B">
        <w:trPr>
          <w:cantSplit/>
          <w:trHeight w:val="688"/>
        </w:trPr>
        <w:tc>
          <w:tcPr>
            <w:tcW w:w="2835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председателя </w:t>
            </w: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517AB0" w:rsidRPr="00D97C4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А.В.</w:t>
            </w:r>
          </w:p>
        </w:tc>
        <w:tc>
          <w:tcPr>
            <w:tcW w:w="3118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Pr="00FE12B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иректор по логистике и МТ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О – начальник управления </w:t>
            </w:r>
          </w:p>
        </w:tc>
        <w:tc>
          <w:tcPr>
            <w:tcW w:w="2268" w:type="dxa"/>
            <w:vAlign w:val="center"/>
          </w:tcPr>
          <w:p w:rsidR="00517AB0" w:rsidRPr="00CB5198" w:rsidRDefault="00517AB0" w:rsidP="00517A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C42" w:rsidRPr="005E033B" w:rsidTr="008C404B">
        <w:trPr>
          <w:trHeight w:val="698"/>
        </w:trPr>
        <w:tc>
          <w:tcPr>
            <w:tcW w:w="2835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D97C42" w:rsidRPr="00480851" w:rsidRDefault="00CC68F8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D97C42" w:rsidRPr="00CB5198" w:rsidRDefault="00D97C42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5E033B" w:rsidRPr="00CB5198" w:rsidRDefault="005E033B" w:rsidP="008C404B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AA65A5" w:rsidRDefault="005E033B" w:rsidP="006F7C30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lastRenderedPageBreak/>
        <w:t xml:space="preserve">Приложение №1 </w:t>
      </w:r>
    </w:p>
    <w:p w:rsidR="00A24F95" w:rsidRDefault="00D97C42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BD41E0">
        <w:rPr>
          <w:rFonts w:ascii="Times New Roman" w:hAnsi="Times New Roman"/>
          <w:i/>
          <w:sz w:val="22"/>
          <w:szCs w:val="24"/>
          <w:lang w:eastAsia="en-US"/>
        </w:rPr>
        <w:t>40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BD41E0">
        <w:rPr>
          <w:rFonts w:ascii="Times New Roman" w:hAnsi="Times New Roman"/>
          <w:i/>
          <w:sz w:val="22"/>
          <w:szCs w:val="24"/>
          <w:lang w:eastAsia="en-US"/>
        </w:rPr>
        <w:t>15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145FA9">
        <w:rPr>
          <w:rFonts w:ascii="Times New Roman" w:hAnsi="Times New Roman"/>
          <w:i/>
          <w:sz w:val="22"/>
          <w:szCs w:val="24"/>
          <w:lang w:eastAsia="en-US"/>
        </w:rPr>
        <w:t>июня</w:t>
      </w:r>
      <w:r w:rsidR="00A90019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8E4D06" w:rsidRDefault="008E4D06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267DF" w:rsidRDefault="00C673C6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A24F95" w:rsidRDefault="00A24F95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10225" w:type="dxa"/>
        <w:jc w:val="center"/>
        <w:tblLook w:val="04A0" w:firstRow="1" w:lastRow="0" w:firstColumn="1" w:lastColumn="0" w:noHBand="0" w:noVBand="1"/>
      </w:tblPr>
      <w:tblGrid>
        <w:gridCol w:w="2278"/>
        <w:gridCol w:w="7947"/>
      </w:tblGrid>
      <w:tr w:rsidR="00C673C6" w:rsidRPr="00043E27" w:rsidTr="00C7637F">
        <w:trPr>
          <w:trHeight w:val="545"/>
          <w:jc w:val="center"/>
        </w:trPr>
        <w:tc>
          <w:tcPr>
            <w:tcW w:w="2278" w:type="dxa"/>
            <w:vAlign w:val="center"/>
          </w:tcPr>
          <w:p w:rsidR="00C673C6" w:rsidRPr="00BD41E0" w:rsidRDefault="00C673C6" w:rsidP="00043E27">
            <w:pPr>
              <w:jc w:val="center"/>
              <w:rPr>
                <w:rFonts w:ascii="Times New Roman" w:hAnsi="Times New Roman"/>
                <w:sz w:val="20"/>
              </w:rPr>
            </w:pPr>
            <w:r w:rsidRPr="00BD41E0">
              <w:rPr>
                <w:rFonts w:ascii="Times New Roman" w:hAnsi="Times New Roman"/>
                <w:sz w:val="20"/>
              </w:rPr>
              <w:t>Номер закупки</w:t>
            </w:r>
          </w:p>
          <w:p w:rsidR="00C673C6" w:rsidRPr="00BD41E0" w:rsidRDefault="00C673C6" w:rsidP="00043E27">
            <w:pPr>
              <w:jc w:val="center"/>
              <w:rPr>
                <w:rFonts w:ascii="Times New Roman" w:hAnsi="Times New Roman"/>
                <w:sz w:val="20"/>
              </w:rPr>
            </w:pPr>
            <w:r w:rsidRPr="00BD41E0">
              <w:rPr>
                <w:rFonts w:ascii="Times New Roman" w:hAnsi="Times New Roman"/>
                <w:sz w:val="20"/>
              </w:rPr>
              <w:t xml:space="preserve">(ID номер ЗНТ из </w:t>
            </w:r>
            <w:r w:rsidR="00FB5906" w:rsidRPr="00BD41E0">
              <w:rPr>
                <w:rFonts w:ascii="Times New Roman" w:hAnsi="Times New Roman"/>
                <w:sz w:val="20"/>
              </w:rPr>
              <w:t>SAP</w:t>
            </w:r>
            <w:r w:rsidRPr="00BD41E0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7947" w:type="dxa"/>
            <w:vAlign w:val="center"/>
          </w:tcPr>
          <w:p w:rsidR="00C673C6" w:rsidRPr="00BD41E0" w:rsidRDefault="00C673C6" w:rsidP="00043E27">
            <w:pPr>
              <w:jc w:val="center"/>
              <w:rPr>
                <w:rFonts w:ascii="Times New Roman" w:hAnsi="Times New Roman"/>
                <w:sz w:val="20"/>
              </w:rPr>
            </w:pPr>
            <w:r w:rsidRPr="00BD41E0">
              <w:rPr>
                <w:rFonts w:ascii="Times New Roman" w:hAnsi="Times New Roman"/>
                <w:sz w:val="20"/>
              </w:rPr>
              <w:t>Наименование лота</w:t>
            </w:r>
          </w:p>
        </w:tc>
      </w:tr>
      <w:tr w:rsidR="00BD41E0" w:rsidRPr="00043E27" w:rsidTr="00BD41E0">
        <w:trPr>
          <w:trHeight w:val="849"/>
          <w:jc w:val="center"/>
        </w:trPr>
        <w:tc>
          <w:tcPr>
            <w:tcW w:w="2278" w:type="dxa"/>
            <w:vAlign w:val="center"/>
          </w:tcPr>
          <w:p w:rsidR="00BD41E0" w:rsidRPr="00BD41E0" w:rsidRDefault="00BD41E0" w:rsidP="00BD41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D41E0">
              <w:rPr>
                <w:rFonts w:ascii="Times New Roman" w:hAnsi="Times New Roman"/>
                <w:color w:val="000000"/>
                <w:sz w:val="20"/>
              </w:rPr>
              <w:t>081-0026265</w:t>
            </w:r>
          </w:p>
        </w:tc>
        <w:tc>
          <w:tcPr>
            <w:tcW w:w="7947" w:type="dxa"/>
            <w:vAlign w:val="center"/>
          </w:tcPr>
          <w:p w:rsidR="00BD41E0" w:rsidRPr="00BD41E0" w:rsidRDefault="00BD41E0" w:rsidP="00BD41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D41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2-КЛ-10 кВ напр. РП-121-ТП-414 ПС №20 "Алабушево", КРН-10 кВ, КЛ-10 кВ от сооруж. КРН-10 кВ, в т.ч. ПИР, МО, Солнечногорский р-н, д. Голубое</w:t>
            </w:r>
          </w:p>
        </w:tc>
      </w:tr>
      <w:tr w:rsidR="00BD41E0" w:rsidRPr="00043E27" w:rsidTr="00BD41E0">
        <w:trPr>
          <w:trHeight w:val="548"/>
          <w:jc w:val="center"/>
        </w:trPr>
        <w:tc>
          <w:tcPr>
            <w:tcW w:w="2278" w:type="dxa"/>
            <w:vAlign w:val="center"/>
          </w:tcPr>
          <w:p w:rsidR="00BD41E0" w:rsidRPr="00BD41E0" w:rsidRDefault="00BD41E0" w:rsidP="00BD41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D41E0">
              <w:rPr>
                <w:rFonts w:ascii="Times New Roman" w:hAnsi="Times New Roman"/>
                <w:color w:val="000000"/>
                <w:sz w:val="20"/>
              </w:rPr>
              <w:t>081-0026022</w:t>
            </w:r>
          </w:p>
        </w:tc>
        <w:tc>
          <w:tcPr>
            <w:tcW w:w="7947" w:type="dxa"/>
            <w:vAlign w:val="center"/>
          </w:tcPr>
          <w:p w:rsidR="00BD41E0" w:rsidRPr="00BD41E0" w:rsidRDefault="00BD41E0" w:rsidP="00BD41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D41E0">
              <w:rPr>
                <w:rFonts w:ascii="Times New Roman" w:hAnsi="Times New Roman"/>
                <w:color w:val="000000"/>
                <w:sz w:val="20"/>
              </w:rPr>
              <w:t>Выполнение СМР,ПНР полным иждивением Подрядчика по титулу: Строительство КТП-630/6/0,4 кВ, ВЛЗ-6кВ от ВЛЗ-6кВ ф. ТП-387-АСП "Жестоки" до сооруж. МТП-6/0,4 кВ, ПС 35/6 кВ № 353 "Высоково", КЛ-0,4 кВ, РЛР, в т.ч. ПИР, МО, Клинский р-н, д. Шипулино</w:t>
            </w:r>
          </w:p>
        </w:tc>
      </w:tr>
      <w:tr w:rsidR="00BD41E0" w:rsidRPr="00043E27" w:rsidTr="00BD41E0">
        <w:trPr>
          <w:trHeight w:val="773"/>
          <w:jc w:val="center"/>
        </w:trPr>
        <w:tc>
          <w:tcPr>
            <w:tcW w:w="2278" w:type="dxa"/>
            <w:vAlign w:val="center"/>
          </w:tcPr>
          <w:p w:rsidR="00BD41E0" w:rsidRPr="00BD41E0" w:rsidRDefault="00BD41E0" w:rsidP="00BD41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D41E0">
              <w:rPr>
                <w:rFonts w:ascii="Times New Roman" w:hAnsi="Times New Roman"/>
                <w:color w:val="000000"/>
                <w:sz w:val="20"/>
              </w:rPr>
              <w:t>081-0026322</w:t>
            </w:r>
          </w:p>
        </w:tc>
        <w:tc>
          <w:tcPr>
            <w:tcW w:w="7947" w:type="dxa"/>
            <w:vAlign w:val="center"/>
          </w:tcPr>
          <w:p w:rsidR="00BD41E0" w:rsidRPr="00BD41E0" w:rsidRDefault="00BD41E0" w:rsidP="00BD41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D41E0">
              <w:rPr>
                <w:rFonts w:ascii="Times New Roman" w:hAnsi="Times New Roman"/>
                <w:color w:val="000000"/>
                <w:sz w:val="20"/>
              </w:rPr>
              <w:t>Выполнение ПИР по Химкинскому району по распоряжению 310р от 06.03.2026 г.(2 объекта)</w:t>
            </w:r>
          </w:p>
        </w:tc>
      </w:tr>
      <w:tr w:rsidR="00BD41E0" w:rsidRPr="00043E27" w:rsidTr="00BD41E0">
        <w:trPr>
          <w:trHeight w:val="392"/>
          <w:jc w:val="center"/>
        </w:trPr>
        <w:tc>
          <w:tcPr>
            <w:tcW w:w="2278" w:type="dxa"/>
            <w:vAlign w:val="center"/>
          </w:tcPr>
          <w:p w:rsidR="00BD41E0" w:rsidRPr="00BD41E0" w:rsidRDefault="00BD41E0" w:rsidP="00BD41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D41E0">
              <w:rPr>
                <w:rFonts w:ascii="Times New Roman" w:hAnsi="Times New Roman"/>
                <w:color w:val="000000"/>
                <w:sz w:val="20"/>
              </w:rPr>
              <w:t>081-0027051</w:t>
            </w:r>
          </w:p>
        </w:tc>
        <w:tc>
          <w:tcPr>
            <w:tcW w:w="7947" w:type="dxa"/>
            <w:vAlign w:val="center"/>
          </w:tcPr>
          <w:p w:rsidR="00BD41E0" w:rsidRPr="00BD41E0" w:rsidRDefault="00BD41E0" w:rsidP="00BD41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D41E0">
              <w:rPr>
                <w:rFonts w:ascii="Times New Roman" w:hAnsi="Times New Roman"/>
                <w:color w:val="000000"/>
                <w:sz w:val="20"/>
              </w:rPr>
              <w:t>Выполнение СМР,ПНР полным иждивением Подрядчика по титулу: Реконструкция ЦРП-6 кВ № 26 яч. ф. 11607, яч. ф. 11609, яч. ф. 11641, ф. 11629, яч. СМВ с заменой трансформаторов тока, ПС-110/35/6 кВ № 116 "Солнечногорск", в т.ч. ПИР, МО, г. Солнечногорск, ул. Драгунского, д. 24</w:t>
            </w:r>
          </w:p>
        </w:tc>
      </w:tr>
      <w:tr w:rsidR="00BD41E0" w:rsidRPr="00043E27" w:rsidTr="00BD41E0">
        <w:trPr>
          <w:trHeight w:val="768"/>
          <w:jc w:val="center"/>
        </w:trPr>
        <w:tc>
          <w:tcPr>
            <w:tcW w:w="2278" w:type="dxa"/>
            <w:vAlign w:val="center"/>
          </w:tcPr>
          <w:p w:rsidR="00BD41E0" w:rsidRPr="00BD41E0" w:rsidRDefault="00BD41E0" w:rsidP="00BD41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D41E0">
              <w:rPr>
                <w:rFonts w:ascii="Times New Roman" w:hAnsi="Times New Roman"/>
                <w:color w:val="000000"/>
                <w:sz w:val="20"/>
              </w:rPr>
              <w:t>081-0027052</w:t>
            </w:r>
          </w:p>
        </w:tc>
        <w:tc>
          <w:tcPr>
            <w:tcW w:w="7947" w:type="dxa"/>
            <w:vAlign w:val="center"/>
          </w:tcPr>
          <w:p w:rsidR="00BD41E0" w:rsidRPr="00BD41E0" w:rsidRDefault="00BD41E0" w:rsidP="00BD41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D41E0">
              <w:rPr>
                <w:rFonts w:ascii="Times New Roman" w:hAnsi="Times New Roman"/>
                <w:color w:val="000000"/>
                <w:sz w:val="20"/>
              </w:rPr>
              <w:t>Выполнение СМР,ПНР,оборудование по титулу: Реконструкция ТП-10/0,4 кВ № 1576 сек. 2 с установкой ячейки с ВВ выключателем, ПС-220/10/6 кВ № 311 "Шуколово", в т.ч. ПИР, МО, Дмитровский р-н, в районе д. Степаново, к.н. 50:04:0060604:3</w:t>
            </w:r>
          </w:p>
        </w:tc>
      </w:tr>
      <w:tr w:rsidR="00BD41E0" w:rsidRPr="00043E27" w:rsidTr="00BD41E0">
        <w:trPr>
          <w:trHeight w:val="836"/>
          <w:jc w:val="center"/>
        </w:trPr>
        <w:tc>
          <w:tcPr>
            <w:tcW w:w="2278" w:type="dxa"/>
            <w:vAlign w:val="center"/>
          </w:tcPr>
          <w:p w:rsidR="00BD41E0" w:rsidRPr="00BD41E0" w:rsidRDefault="00BD41E0" w:rsidP="00BD41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D41E0">
              <w:rPr>
                <w:rFonts w:ascii="Times New Roman" w:hAnsi="Times New Roman"/>
                <w:color w:val="000000"/>
                <w:sz w:val="20"/>
              </w:rPr>
              <w:t>081-0027053</w:t>
            </w:r>
          </w:p>
        </w:tc>
        <w:tc>
          <w:tcPr>
            <w:tcW w:w="7947" w:type="dxa"/>
            <w:vAlign w:val="center"/>
          </w:tcPr>
          <w:p w:rsidR="00BD41E0" w:rsidRPr="00BD41E0" w:rsidRDefault="00BD41E0" w:rsidP="00BD41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D41E0">
              <w:rPr>
                <w:rFonts w:ascii="Times New Roman" w:hAnsi="Times New Roman"/>
                <w:color w:val="000000"/>
                <w:sz w:val="20"/>
              </w:rPr>
              <w:t>Выполнение СМР,ПНР,оборудование по титулу: Реконструкция ТП-10/0,4 кВ № 1576 с установкой ячейки с ВВ выключателем, ПС-220/10/6 кВ № 311 "Шуколово", в т.ч. ПИР, МО, Дмитровский р-н, в районе д. Степаново (1 шт.(РУ))</w:t>
            </w:r>
          </w:p>
        </w:tc>
      </w:tr>
    </w:tbl>
    <w:p w:rsidR="00395376" w:rsidRDefault="002E66BA" w:rsidP="009546A6">
      <w:pPr>
        <w:ind w:left="142"/>
        <w:rPr>
          <w:rFonts w:ascii="Times New Roman" w:hAnsi="Times New Roman"/>
          <w:i/>
          <w:sz w:val="22"/>
          <w:szCs w:val="24"/>
          <w:lang w:eastAsia="en-US"/>
        </w:rPr>
      </w:pPr>
      <w:r>
        <w:rPr>
          <w:rFonts w:ascii="Times New Roman" w:hAnsi="Times New Roman"/>
          <w:i/>
          <w:sz w:val="22"/>
          <w:szCs w:val="24"/>
          <w:lang w:eastAsia="en-US"/>
        </w:rPr>
        <w:t xml:space="preserve">   </w:t>
      </w:r>
    </w:p>
    <w:p w:rsidR="00F836DE" w:rsidRDefault="00F836DE" w:rsidP="00DB206A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667A75" w:rsidRDefault="00667A75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D41E0" w:rsidRDefault="00BD41E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Pr="00E80D67" w:rsidRDefault="00C673C6" w:rsidP="00E80D67">
      <w:pPr>
        <w:jc w:val="right"/>
        <w:rPr>
          <w:rFonts w:ascii="Times New Roman" w:hAnsi="Times New Roman"/>
          <w:sz w:val="22"/>
          <w:szCs w:val="24"/>
          <w:lang w:eastAsia="en-US"/>
        </w:rPr>
      </w:pPr>
      <w:bookmarkStart w:id="0" w:name="_GoBack"/>
      <w:bookmarkEnd w:id="0"/>
      <w:r w:rsidRPr="00C673C6">
        <w:rPr>
          <w:rFonts w:ascii="Times New Roman" w:hAnsi="Times New Roman"/>
          <w:i/>
          <w:sz w:val="22"/>
          <w:szCs w:val="24"/>
          <w:lang w:eastAsia="en-US"/>
        </w:rPr>
        <w:lastRenderedPageBreak/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BD41E0">
        <w:rPr>
          <w:rFonts w:ascii="Times New Roman" w:hAnsi="Times New Roman"/>
          <w:i/>
          <w:sz w:val="22"/>
          <w:szCs w:val="24"/>
          <w:lang w:eastAsia="en-US"/>
        </w:rPr>
        <w:t>40</w:t>
      </w:r>
      <w:r w:rsidR="00DA6DE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9546A6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BD41E0">
        <w:rPr>
          <w:rFonts w:ascii="Times New Roman" w:hAnsi="Times New Roman"/>
          <w:i/>
          <w:sz w:val="22"/>
          <w:szCs w:val="24"/>
          <w:lang w:eastAsia="en-US"/>
        </w:rPr>
        <w:t>15</w:t>
      </w:r>
      <w:r w:rsidR="00411877">
        <w:rPr>
          <w:rFonts w:ascii="Times New Roman" w:hAnsi="Times New Roman"/>
          <w:i/>
          <w:sz w:val="22"/>
          <w:szCs w:val="24"/>
          <w:lang w:eastAsia="en-US"/>
        </w:rPr>
        <w:t>»</w:t>
      </w:r>
      <w:r w:rsidR="00AB59D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145FA9">
        <w:rPr>
          <w:rFonts w:ascii="Times New Roman" w:hAnsi="Times New Roman"/>
          <w:i/>
          <w:sz w:val="22"/>
          <w:szCs w:val="24"/>
          <w:lang w:eastAsia="en-US"/>
        </w:rPr>
        <w:t>июня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E64CE0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4258"/>
        <w:gridCol w:w="1454"/>
        <w:gridCol w:w="1601"/>
      </w:tblGrid>
      <w:tr w:rsidR="00C42A18" w:rsidRPr="00C673C6" w:rsidTr="00E64CE0">
        <w:trPr>
          <w:jc w:val="center"/>
        </w:trPr>
        <w:tc>
          <w:tcPr>
            <w:tcW w:w="2401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 xml:space="preserve">ФИО 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члена комиссии</w:t>
            </w:r>
          </w:p>
        </w:tc>
        <w:tc>
          <w:tcPr>
            <w:tcW w:w="4258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Должность члена комиссии</w:t>
            </w:r>
          </w:p>
        </w:tc>
        <w:tc>
          <w:tcPr>
            <w:tcW w:w="1454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Позиция члена комиссии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(за/против/ воздержался)</w:t>
            </w:r>
          </w:p>
        </w:tc>
        <w:tc>
          <w:tcPr>
            <w:tcW w:w="1601" w:type="dxa"/>
            <w:vAlign w:val="center"/>
          </w:tcPr>
          <w:p w:rsidR="00C42A18" w:rsidRPr="00C42A18" w:rsidRDefault="00C42A18" w:rsidP="0042677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Подпись члена комиссии</w:t>
            </w:r>
          </w:p>
        </w:tc>
      </w:tr>
      <w:tr w:rsidR="00517AB0" w:rsidRPr="0006116C" w:rsidTr="00E64CE0">
        <w:trPr>
          <w:jc w:val="center"/>
        </w:trPr>
        <w:tc>
          <w:tcPr>
            <w:tcW w:w="2401" w:type="dxa"/>
            <w:vAlign w:val="center"/>
          </w:tcPr>
          <w:p w:rsidR="00517AB0" w:rsidRPr="000C70C2" w:rsidRDefault="00517AB0" w:rsidP="00517AB0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Титов Андрей Владимирович</w:t>
            </w:r>
          </w:p>
        </w:tc>
        <w:tc>
          <w:tcPr>
            <w:tcW w:w="4258" w:type="dxa"/>
            <w:vAlign w:val="center"/>
          </w:tcPr>
          <w:p w:rsidR="00517AB0" w:rsidRPr="000C70C2" w:rsidRDefault="00517AB0" w:rsidP="00517AB0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логистике и МТО – начальник управления</w:t>
            </w:r>
          </w:p>
        </w:tc>
        <w:tc>
          <w:tcPr>
            <w:tcW w:w="1454" w:type="dxa"/>
            <w:vAlign w:val="center"/>
          </w:tcPr>
          <w:p w:rsidR="00517AB0" w:rsidRPr="000C70C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517AB0" w:rsidRPr="00C42A1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Бабич Алексей Иванович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безопасности – начальник управления безопасности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директора по технологическому присоединению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Осипов Иван Васильевич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начальника управления капитального строительства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директора по капитальному строительству – начальник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Дементьев Дмитрий Николаевич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высоковольтным сетям.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Пезов Павел Михайлович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распределительным сетям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>ачальник финансово-экономического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3E1D9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Гусев Константин Витальевич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Начальник управления организации конкурсных закупок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0C70C2" w:rsidRDefault="003E1D93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B426FA" w:rsidRDefault="003E1D93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3E1D93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 xml:space="preserve">Скворцов Роман Васильевич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Главный специалист отдела правового обеспечения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E1D93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A36340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5C5" w:rsidRDefault="00AD45C5" w:rsidP="00D84470">
      <w:r>
        <w:separator/>
      </w:r>
    </w:p>
  </w:endnote>
  <w:endnote w:type="continuationSeparator" w:id="0">
    <w:p w:rsidR="00AD45C5" w:rsidRDefault="00AD45C5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5C5" w:rsidRDefault="00AD45C5" w:rsidP="00D84470">
      <w:r>
        <w:separator/>
      </w:r>
    </w:p>
  </w:footnote>
  <w:footnote w:type="continuationSeparator" w:id="0">
    <w:p w:rsidR="00AD45C5" w:rsidRDefault="00AD45C5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5EA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194"/>
    <w:rsid w:val="00035CC6"/>
    <w:rsid w:val="00036232"/>
    <w:rsid w:val="0003637A"/>
    <w:rsid w:val="00036599"/>
    <w:rsid w:val="000367E1"/>
    <w:rsid w:val="0003684A"/>
    <w:rsid w:val="00036C5D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078"/>
    <w:rsid w:val="000411C8"/>
    <w:rsid w:val="0004159B"/>
    <w:rsid w:val="0004189F"/>
    <w:rsid w:val="00041930"/>
    <w:rsid w:val="00041B54"/>
    <w:rsid w:val="00041C5F"/>
    <w:rsid w:val="00041D4F"/>
    <w:rsid w:val="00041E54"/>
    <w:rsid w:val="00041F47"/>
    <w:rsid w:val="00041FE5"/>
    <w:rsid w:val="00042448"/>
    <w:rsid w:val="00042741"/>
    <w:rsid w:val="00042D04"/>
    <w:rsid w:val="00042DAA"/>
    <w:rsid w:val="0004301F"/>
    <w:rsid w:val="00043067"/>
    <w:rsid w:val="0004331A"/>
    <w:rsid w:val="00043C04"/>
    <w:rsid w:val="00043DAE"/>
    <w:rsid w:val="00043E27"/>
    <w:rsid w:val="000440B3"/>
    <w:rsid w:val="00044184"/>
    <w:rsid w:val="000442DF"/>
    <w:rsid w:val="00044816"/>
    <w:rsid w:val="00044EA2"/>
    <w:rsid w:val="00044F57"/>
    <w:rsid w:val="00045989"/>
    <w:rsid w:val="00045DA3"/>
    <w:rsid w:val="00045E57"/>
    <w:rsid w:val="000460A1"/>
    <w:rsid w:val="000465FE"/>
    <w:rsid w:val="0004661B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173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42"/>
    <w:rsid w:val="000631F2"/>
    <w:rsid w:val="00063834"/>
    <w:rsid w:val="00063A00"/>
    <w:rsid w:val="00063BAE"/>
    <w:rsid w:val="0006423C"/>
    <w:rsid w:val="000649BE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ADF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794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96"/>
    <w:rsid w:val="00091EA4"/>
    <w:rsid w:val="00092679"/>
    <w:rsid w:val="000928AD"/>
    <w:rsid w:val="00092997"/>
    <w:rsid w:val="00092AFB"/>
    <w:rsid w:val="00092C72"/>
    <w:rsid w:val="00092E3C"/>
    <w:rsid w:val="000934A3"/>
    <w:rsid w:val="00093822"/>
    <w:rsid w:val="00093827"/>
    <w:rsid w:val="00093CB4"/>
    <w:rsid w:val="00094292"/>
    <w:rsid w:val="000943D4"/>
    <w:rsid w:val="0009472E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0771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4845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3DA"/>
    <w:rsid w:val="000B55B9"/>
    <w:rsid w:val="000B5C6C"/>
    <w:rsid w:val="000B5F20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0C2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0EA"/>
    <w:rsid w:val="000D4298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704E"/>
    <w:rsid w:val="000D7051"/>
    <w:rsid w:val="000D72CE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AFC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D3"/>
    <w:rsid w:val="000E7198"/>
    <w:rsid w:val="000E719B"/>
    <w:rsid w:val="000E720A"/>
    <w:rsid w:val="000E7267"/>
    <w:rsid w:val="000E7A36"/>
    <w:rsid w:val="000F0703"/>
    <w:rsid w:val="000F0819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9DB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DAF"/>
    <w:rsid w:val="00103EEA"/>
    <w:rsid w:val="00103F70"/>
    <w:rsid w:val="0010417A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5E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1E24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08"/>
    <w:rsid w:val="0012253D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4F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7DF"/>
    <w:rsid w:val="00126826"/>
    <w:rsid w:val="00126DC6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2D86"/>
    <w:rsid w:val="0013301A"/>
    <w:rsid w:val="00133407"/>
    <w:rsid w:val="00133508"/>
    <w:rsid w:val="001335A2"/>
    <w:rsid w:val="00133A81"/>
    <w:rsid w:val="00133B83"/>
    <w:rsid w:val="00133D6F"/>
    <w:rsid w:val="00133EB2"/>
    <w:rsid w:val="00133EC1"/>
    <w:rsid w:val="0013411B"/>
    <w:rsid w:val="0013422B"/>
    <w:rsid w:val="0013443C"/>
    <w:rsid w:val="00134565"/>
    <w:rsid w:val="00134573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9FD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78D"/>
    <w:rsid w:val="00142808"/>
    <w:rsid w:val="00142A3D"/>
    <w:rsid w:val="00142CB7"/>
    <w:rsid w:val="00142F04"/>
    <w:rsid w:val="00142F38"/>
    <w:rsid w:val="00142F82"/>
    <w:rsid w:val="001437B8"/>
    <w:rsid w:val="00143EA0"/>
    <w:rsid w:val="00144064"/>
    <w:rsid w:val="0014413A"/>
    <w:rsid w:val="00144A50"/>
    <w:rsid w:val="00145445"/>
    <w:rsid w:val="00145E10"/>
    <w:rsid w:val="00145F73"/>
    <w:rsid w:val="00145FA9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A6C"/>
    <w:rsid w:val="00160E1A"/>
    <w:rsid w:val="00160F4A"/>
    <w:rsid w:val="001612B8"/>
    <w:rsid w:val="0016153F"/>
    <w:rsid w:val="00161674"/>
    <w:rsid w:val="0016177E"/>
    <w:rsid w:val="001619DD"/>
    <w:rsid w:val="00161E98"/>
    <w:rsid w:val="00161F57"/>
    <w:rsid w:val="0016212B"/>
    <w:rsid w:val="0016244E"/>
    <w:rsid w:val="00162514"/>
    <w:rsid w:val="00163704"/>
    <w:rsid w:val="001637E0"/>
    <w:rsid w:val="00163873"/>
    <w:rsid w:val="00163A68"/>
    <w:rsid w:val="00163DF3"/>
    <w:rsid w:val="00164292"/>
    <w:rsid w:val="001642CF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1D7F"/>
    <w:rsid w:val="001724F9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9B8"/>
    <w:rsid w:val="00175AA4"/>
    <w:rsid w:val="00175BEC"/>
    <w:rsid w:val="00176770"/>
    <w:rsid w:val="00176BF6"/>
    <w:rsid w:val="00176C36"/>
    <w:rsid w:val="00176C44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5D5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0A3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438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08B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37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850"/>
    <w:rsid w:val="001E2F37"/>
    <w:rsid w:val="001E2F46"/>
    <w:rsid w:val="001E3177"/>
    <w:rsid w:val="001E3218"/>
    <w:rsid w:val="001E330A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1C31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3D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8F4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3B9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4A58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556"/>
    <w:rsid w:val="002376F0"/>
    <w:rsid w:val="00237C66"/>
    <w:rsid w:val="00237E55"/>
    <w:rsid w:val="0024023C"/>
    <w:rsid w:val="002405E6"/>
    <w:rsid w:val="0024062E"/>
    <w:rsid w:val="0024080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65D"/>
    <w:rsid w:val="00243704"/>
    <w:rsid w:val="00243F20"/>
    <w:rsid w:val="00244288"/>
    <w:rsid w:val="002443C5"/>
    <w:rsid w:val="002444B5"/>
    <w:rsid w:val="00244607"/>
    <w:rsid w:val="002446FF"/>
    <w:rsid w:val="00244778"/>
    <w:rsid w:val="002452FE"/>
    <w:rsid w:val="00245735"/>
    <w:rsid w:val="00245A53"/>
    <w:rsid w:val="00245BDB"/>
    <w:rsid w:val="00245C38"/>
    <w:rsid w:val="00245E91"/>
    <w:rsid w:val="00246080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8A4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AB5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1D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BB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ED"/>
    <w:rsid w:val="002A72AB"/>
    <w:rsid w:val="002A730D"/>
    <w:rsid w:val="002A73F4"/>
    <w:rsid w:val="002A7423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3CB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D8E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6BA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7A8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053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2B7B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769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9C6"/>
    <w:rsid w:val="00342AA8"/>
    <w:rsid w:val="0034312B"/>
    <w:rsid w:val="003433AA"/>
    <w:rsid w:val="003434CE"/>
    <w:rsid w:val="00343D3B"/>
    <w:rsid w:val="00344136"/>
    <w:rsid w:val="00344DED"/>
    <w:rsid w:val="00344FF9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6DE7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0CB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80078"/>
    <w:rsid w:val="003800A8"/>
    <w:rsid w:val="003802BD"/>
    <w:rsid w:val="00380400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7C2"/>
    <w:rsid w:val="00382A54"/>
    <w:rsid w:val="00382F6B"/>
    <w:rsid w:val="00383011"/>
    <w:rsid w:val="00383183"/>
    <w:rsid w:val="00383732"/>
    <w:rsid w:val="00383799"/>
    <w:rsid w:val="00383954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566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376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30C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86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4F8F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581"/>
    <w:rsid w:val="003C7808"/>
    <w:rsid w:val="003C7824"/>
    <w:rsid w:val="003C7D9F"/>
    <w:rsid w:val="003C7F4E"/>
    <w:rsid w:val="003D0491"/>
    <w:rsid w:val="003D04A5"/>
    <w:rsid w:val="003D0949"/>
    <w:rsid w:val="003D0A60"/>
    <w:rsid w:val="003D0D3F"/>
    <w:rsid w:val="003D0E27"/>
    <w:rsid w:val="003D0F8C"/>
    <w:rsid w:val="003D1696"/>
    <w:rsid w:val="003D1D5F"/>
    <w:rsid w:val="003D1E3B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1D93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9D0"/>
    <w:rsid w:val="003F3A19"/>
    <w:rsid w:val="003F3DC0"/>
    <w:rsid w:val="003F44A0"/>
    <w:rsid w:val="003F4CE0"/>
    <w:rsid w:val="003F5537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1B4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67B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814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77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C53"/>
    <w:rsid w:val="00414D78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2FA8"/>
    <w:rsid w:val="00423076"/>
    <w:rsid w:val="00423BE0"/>
    <w:rsid w:val="00424249"/>
    <w:rsid w:val="004242B4"/>
    <w:rsid w:val="00424A0B"/>
    <w:rsid w:val="004252B5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3797D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862"/>
    <w:rsid w:val="00447A58"/>
    <w:rsid w:val="004500A2"/>
    <w:rsid w:val="004502FE"/>
    <w:rsid w:val="004504A8"/>
    <w:rsid w:val="0045056E"/>
    <w:rsid w:val="00450794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E55"/>
    <w:rsid w:val="00455F25"/>
    <w:rsid w:val="00455FDC"/>
    <w:rsid w:val="00455FFC"/>
    <w:rsid w:val="0045668D"/>
    <w:rsid w:val="0045689C"/>
    <w:rsid w:val="00456F44"/>
    <w:rsid w:val="0045732F"/>
    <w:rsid w:val="00457466"/>
    <w:rsid w:val="00457A6E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9C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BD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CA9"/>
    <w:rsid w:val="00475E1A"/>
    <w:rsid w:val="00475EA2"/>
    <w:rsid w:val="00476099"/>
    <w:rsid w:val="0047617F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6D4"/>
    <w:rsid w:val="0049270A"/>
    <w:rsid w:val="004927DA"/>
    <w:rsid w:val="00492A14"/>
    <w:rsid w:val="00492A4D"/>
    <w:rsid w:val="0049331C"/>
    <w:rsid w:val="00493406"/>
    <w:rsid w:val="004934D8"/>
    <w:rsid w:val="00493823"/>
    <w:rsid w:val="00494001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273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161"/>
    <w:rsid w:val="004B2284"/>
    <w:rsid w:val="004B26D3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33"/>
    <w:rsid w:val="004B66DE"/>
    <w:rsid w:val="004B6B27"/>
    <w:rsid w:val="004B71D1"/>
    <w:rsid w:val="004B75FB"/>
    <w:rsid w:val="004C0433"/>
    <w:rsid w:val="004C0CDF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28C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417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17AB0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A54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605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CA6"/>
    <w:rsid w:val="00541EDA"/>
    <w:rsid w:val="00541F50"/>
    <w:rsid w:val="0054200F"/>
    <w:rsid w:val="005420CE"/>
    <w:rsid w:val="00542129"/>
    <w:rsid w:val="0054251D"/>
    <w:rsid w:val="0054288B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19F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B9D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5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A36"/>
    <w:rsid w:val="00563A7C"/>
    <w:rsid w:val="00563BB5"/>
    <w:rsid w:val="00563DB8"/>
    <w:rsid w:val="0056404F"/>
    <w:rsid w:val="005647A4"/>
    <w:rsid w:val="00564B29"/>
    <w:rsid w:val="00564F28"/>
    <w:rsid w:val="00565739"/>
    <w:rsid w:val="00565A26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D2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2B2"/>
    <w:rsid w:val="005A069B"/>
    <w:rsid w:val="005A0827"/>
    <w:rsid w:val="005A08A5"/>
    <w:rsid w:val="005A09E0"/>
    <w:rsid w:val="005A1234"/>
    <w:rsid w:val="005A17EF"/>
    <w:rsid w:val="005A1EED"/>
    <w:rsid w:val="005A1FEC"/>
    <w:rsid w:val="005A21A2"/>
    <w:rsid w:val="005A2B4C"/>
    <w:rsid w:val="005A2C38"/>
    <w:rsid w:val="005A3281"/>
    <w:rsid w:val="005A343A"/>
    <w:rsid w:val="005A3846"/>
    <w:rsid w:val="005A3BA9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7D8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4E43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EF9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2E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569"/>
    <w:rsid w:val="0060693A"/>
    <w:rsid w:val="00606B71"/>
    <w:rsid w:val="00606E63"/>
    <w:rsid w:val="006071CE"/>
    <w:rsid w:val="006073B4"/>
    <w:rsid w:val="00607780"/>
    <w:rsid w:val="006079DC"/>
    <w:rsid w:val="00607A80"/>
    <w:rsid w:val="00607F61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3F2A"/>
    <w:rsid w:val="006240DC"/>
    <w:rsid w:val="0062418D"/>
    <w:rsid w:val="006245EA"/>
    <w:rsid w:val="0062484B"/>
    <w:rsid w:val="00624A60"/>
    <w:rsid w:val="00624E06"/>
    <w:rsid w:val="006250D7"/>
    <w:rsid w:val="00625206"/>
    <w:rsid w:val="00625690"/>
    <w:rsid w:val="0062578B"/>
    <w:rsid w:val="00625A70"/>
    <w:rsid w:val="006260FE"/>
    <w:rsid w:val="0062614E"/>
    <w:rsid w:val="00626497"/>
    <w:rsid w:val="00626784"/>
    <w:rsid w:val="00626BDC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3B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48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0F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502A6"/>
    <w:rsid w:val="00650362"/>
    <w:rsid w:val="00650467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70D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67A75"/>
    <w:rsid w:val="00667C8A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23D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453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782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C48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8D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0CA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5AEA"/>
    <w:rsid w:val="006C6407"/>
    <w:rsid w:val="006C641E"/>
    <w:rsid w:val="006C64B2"/>
    <w:rsid w:val="006C65FB"/>
    <w:rsid w:val="006C6B20"/>
    <w:rsid w:val="006C6C08"/>
    <w:rsid w:val="006C7A95"/>
    <w:rsid w:val="006C7D04"/>
    <w:rsid w:val="006C7E9B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DD3"/>
    <w:rsid w:val="006D2E81"/>
    <w:rsid w:val="006D313C"/>
    <w:rsid w:val="006D3380"/>
    <w:rsid w:val="006D365A"/>
    <w:rsid w:val="006D3CA9"/>
    <w:rsid w:val="006D49B8"/>
    <w:rsid w:val="006D49E9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8CC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61"/>
    <w:rsid w:val="006F1EED"/>
    <w:rsid w:val="006F2038"/>
    <w:rsid w:val="006F20A7"/>
    <w:rsid w:val="006F2982"/>
    <w:rsid w:val="006F2AFA"/>
    <w:rsid w:val="006F2CAB"/>
    <w:rsid w:val="006F2CFD"/>
    <w:rsid w:val="006F2D84"/>
    <w:rsid w:val="006F2F3D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3A7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2FC5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8E8"/>
    <w:rsid w:val="007159DE"/>
    <w:rsid w:val="00715CE9"/>
    <w:rsid w:val="00715D25"/>
    <w:rsid w:val="00715D47"/>
    <w:rsid w:val="00715DDF"/>
    <w:rsid w:val="00716098"/>
    <w:rsid w:val="00716107"/>
    <w:rsid w:val="00716188"/>
    <w:rsid w:val="0071647A"/>
    <w:rsid w:val="00716CAA"/>
    <w:rsid w:val="00716D2A"/>
    <w:rsid w:val="00716E14"/>
    <w:rsid w:val="0071729B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6B19"/>
    <w:rsid w:val="00737173"/>
    <w:rsid w:val="00737509"/>
    <w:rsid w:val="00737933"/>
    <w:rsid w:val="007401C1"/>
    <w:rsid w:val="00740498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477"/>
    <w:rsid w:val="007429CF"/>
    <w:rsid w:val="00742F2F"/>
    <w:rsid w:val="0074336A"/>
    <w:rsid w:val="007436C1"/>
    <w:rsid w:val="0074371D"/>
    <w:rsid w:val="007437EF"/>
    <w:rsid w:val="007437F1"/>
    <w:rsid w:val="00743F4F"/>
    <w:rsid w:val="00744504"/>
    <w:rsid w:val="007448BC"/>
    <w:rsid w:val="007449BB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AED"/>
    <w:rsid w:val="00747E46"/>
    <w:rsid w:val="00747F4C"/>
    <w:rsid w:val="00750AFA"/>
    <w:rsid w:val="00750E90"/>
    <w:rsid w:val="00750EAA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0C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457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114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2C7"/>
    <w:rsid w:val="00777486"/>
    <w:rsid w:val="00777648"/>
    <w:rsid w:val="00777802"/>
    <w:rsid w:val="00777A6E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42D3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3F"/>
    <w:rsid w:val="00791DA6"/>
    <w:rsid w:val="00791FE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61F"/>
    <w:rsid w:val="007A082C"/>
    <w:rsid w:val="007A0A32"/>
    <w:rsid w:val="007A0E3E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2FDA"/>
    <w:rsid w:val="007A37AE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E9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8E1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3BE3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D9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4F2"/>
    <w:rsid w:val="007F5915"/>
    <w:rsid w:val="007F59E6"/>
    <w:rsid w:val="007F5E7A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10E"/>
    <w:rsid w:val="00801232"/>
    <w:rsid w:val="0080124D"/>
    <w:rsid w:val="008015D7"/>
    <w:rsid w:val="00801824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566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4C1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994"/>
    <w:rsid w:val="00816AC5"/>
    <w:rsid w:val="00816D6E"/>
    <w:rsid w:val="008174BA"/>
    <w:rsid w:val="0081757C"/>
    <w:rsid w:val="00817804"/>
    <w:rsid w:val="0081784E"/>
    <w:rsid w:val="00817A9A"/>
    <w:rsid w:val="00817B4D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626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311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30D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914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0F76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87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1F"/>
    <w:rsid w:val="0086007A"/>
    <w:rsid w:val="008603E3"/>
    <w:rsid w:val="00860DC4"/>
    <w:rsid w:val="00861441"/>
    <w:rsid w:val="0086161F"/>
    <w:rsid w:val="0086171F"/>
    <w:rsid w:val="008617D7"/>
    <w:rsid w:val="00861B8F"/>
    <w:rsid w:val="00861D37"/>
    <w:rsid w:val="00861E1E"/>
    <w:rsid w:val="00861F2B"/>
    <w:rsid w:val="00861FA7"/>
    <w:rsid w:val="00862032"/>
    <w:rsid w:val="00862795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5BAE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32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41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796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BBB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0A67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651"/>
    <w:rsid w:val="008B0699"/>
    <w:rsid w:val="008B0853"/>
    <w:rsid w:val="008B1292"/>
    <w:rsid w:val="008B13E2"/>
    <w:rsid w:val="008B154B"/>
    <w:rsid w:val="008B158A"/>
    <w:rsid w:val="008B16D8"/>
    <w:rsid w:val="008B18EE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54E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5B2D"/>
    <w:rsid w:val="008C6370"/>
    <w:rsid w:val="008C6456"/>
    <w:rsid w:val="008C6577"/>
    <w:rsid w:val="008C66EE"/>
    <w:rsid w:val="008C677F"/>
    <w:rsid w:val="008C6B41"/>
    <w:rsid w:val="008C6BFC"/>
    <w:rsid w:val="008C6CD1"/>
    <w:rsid w:val="008C77D5"/>
    <w:rsid w:val="008C7927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C4C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88C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9D8"/>
    <w:rsid w:val="008E4BE5"/>
    <w:rsid w:val="008E4D06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2FE2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D2C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DFA"/>
    <w:rsid w:val="00904F0B"/>
    <w:rsid w:val="00905098"/>
    <w:rsid w:val="00905417"/>
    <w:rsid w:val="00905635"/>
    <w:rsid w:val="0090576E"/>
    <w:rsid w:val="00905859"/>
    <w:rsid w:val="009059C0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6DA4"/>
    <w:rsid w:val="00917203"/>
    <w:rsid w:val="0091746F"/>
    <w:rsid w:val="009174DE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9BF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35C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4962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0C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5D3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6A6"/>
    <w:rsid w:val="009548CB"/>
    <w:rsid w:val="00954939"/>
    <w:rsid w:val="00954BDE"/>
    <w:rsid w:val="00954CDA"/>
    <w:rsid w:val="00954CEA"/>
    <w:rsid w:val="00954D80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83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2EE9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17B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6A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10C4"/>
    <w:rsid w:val="009810E7"/>
    <w:rsid w:val="0098163A"/>
    <w:rsid w:val="00981D54"/>
    <w:rsid w:val="00981F8B"/>
    <w:rsid w:val="00982405"/>
    <w:rsid w:val="009824BC"/>
    <w:rsid w:val="009824D9"/>
    <w:rsid w:val="00982945"/>
    <w:rsid w:val="00982B37"/>
    <w:rsid w:val="00982B39"/>
    <w:rsid w:val="009836C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7E4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149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012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951"/>
    <w:rsid w:val="009A5AB1"/>
    <w:rsid w:val="009A5B77"/>
    <w:rsid w:val="009A5BD0"/>
    <w:rsid w:val="009A5FEE"/>
    <w:rsid w:val="009A610F"/>
    <w:rsid w:val="009A6215"/>
    <w:rsid w:val="009A63A6"/>
    <w:rsid w:val="009A6683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5E59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B8E"/>
    <w:rsid w:val="009C1C3E"/>
    <w:rsid w:val="009C1DA9"/>
    <w:rsid w:val="009C203C"/>
    <w:rsid w:val="009C2360"/>
    <w:rsid w:val="009C281B"/>
    <w:rsid w:val="009C28A5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9F8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11A"/>
    <w:rsid w:val="009D1567"/>
    <w:rsid w:val="009D1A47"/>
    <w:rsid w:val="009D1ABD"/>
    <w:rsid w:val="009D1CD2"/>
    <w:rsid w:val="009D1E51"/>
    <w:rsid w:val="009D2428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7D2"/>
    <w:rsid w:val="009E08FB"/>
    <w:rsid w:val="009E0DE6"/>
    <w:rsid w:val="009E0EE7"/>
    <w:rsid w:val="009E1280"/>
    <w:rsid w:val="009E1324"/>
    <w:rsid w:val="009E1347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95F"/>
    <w:rsid w:val="009E7A1E"/>
    <w:rsid w:val="009E7D3E"/>
    <w:rsid w:val="009E7FA8"/>
    <w:rsid w:val="009F0999"/>
    <w:rsid w:val="009F0EA1"/>
    <w:rsid w:val="009F13D3"/>
    <w:rsid w:val="009F22D8"/>
    <w:rsid w:val="009F26E7"/>
    <w:rsid w:val="009F27FA"/>
    <w:rsid w:val="009F28A7"/>
    <w:rsid w:val="009F2ADA"/>
    <w:rsid w:val="009F2C9E"/>
    <w:rsid w:val="009F2DB9"/>
    <w:rsid w:val="009F3244"/>
    <w:rsid w:val="009F341D"/>
    <w:rsid w:val="009F3592"/>
    <w:rsid w:val="009F3C6B"/>
    <w:rsid w:val="009F3D4D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31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447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3FA5"/>
    <w:rsid w:val="00A240C6"/>
    <w:rsid w:val="00A2430E"/>
    <w:rsid w:val="00A244AD"/>
    <w:rsid w:val="00A24584"/>
    <w:rsid w:val="00A24620"/>
    <w:rsid w:val="00A24646"/>
    <w:rsid w:val="00A2494C"/>
    <w:rsid w:val="00A24C61"/>
    <w:rsid w:val="00A24F95"/>
    <w:rsid w:val="00A25034"/>
    <w:rsid w:val="00A25076"/>
    <w:rsid w:val="00A257C8"/>
    <w:rsid w:val="00A2597F"/>
    <w:rsid w:val="00A26247"/>
    <w:rsid w:val="00A26250"/>
    <w:rsid w:val="00A2698B"/>
    <w:rsid w:val="00A26A94"/>
    <w:rsid w:val="00A26D2A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0AF"/>
    <w:rsid w:val="00A36340"/>
    <w:rsid w:val="00A3638D"/>
    <w:rsid w:val="00A36514"/>
    <w:rsid w:val="00A366C6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0849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3F1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373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D75"/>
    <w:rsid w:val="00A71E20"/>
    <w:rsid w:val="00A71EA2"/>
    <w:rsid w:val="00A71F62"/>
    <w:rsid w:val="00A7236D"/>
    <w:rsid w:val="00A725DB"/>
    <w:rsid w:val="00A726C1"/>
    <w:rsid w:val="00A72722"/>
    <w:rsid w:val="00A72CA7"/>
    <w:rsid w:val="00A72F53"/>
    <w:rsid w:val="00A7374A"/>
    <w:rsid w:val="00A738A5"/>
    <w:rsid w:val="00A739E1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225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2DE8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019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1E15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979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C01"/>
    <w:rsid w:val="00AB1DFE"/>
    <w:rsid w:val="00AB1E3D"/>
    <w:rsid w:val="00AB23AF"/>
    <w:rsid w:val="00AB2571"/>
    <w:rsid w:val="00AB26AD"/>
    <w:rsid w:val="00AB2844"/>
    <w:rsid w:val="00AB287B"/>
    <w:rsid w:val="00AB3015"/>
    <w:rsid w:val="00AB385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1F9E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159"/>
    <w:rsid w:val="00AD36C0"/>
    <w:rsid w:val="00AD3804"/>
    <w:rsid w:val="00AD397D"/>
    <w:rsid w:val="00AD3DD4"/>
    <w:rsid w:val="00AD410C"/>
    <w:rsid w:val="00AD45BD"/>
    <w:rsid w:val="00AD45C5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481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180"/>
    <w:rsid w:val="00B00371"/>
    <w:rsid w:val="00B00470"/>
    <w:rsid w:val="00B00536"/>
    <w:rsid w:val="00B005C3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0A3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5D60"/>
    <w:rsid w:val="00B0606C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17EFF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2A1"/>
    <w:rsid w:val="00B23352"/>
    <w:rsid w:val="00B233A4"/>
    <w:rsid w:val="00B2350E"/>
    <w:rsid w:val="00B2381E"/>
    <w:rsid w:val="00B23A09"/>
    <w:rsid w:val="00B23DE4"/>
    <w:rsid w:val="00B23E50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7C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365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6FA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822"/>
    <w:rsid w:val="00B51A58"/>
    <w:rsid w:val="00B51E68"/>
    <w:rsid w:val="00B51F49"/>
    <w:rsid w:val="00B5205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1E"/>
    <w:rsid w:val="00B727BB"/>
    <w:rsid w:val="00B72A6D"/>
    <w:rsid w:val="00B72AAE"/>
    <w:rsid w:val="00B72B67"/>
    <w:rsid w:val="00B736C1"/>
    <w:rsid w:val="00B73878"/>
    <w:rsid w:val="00B73DF3"/>
    <w:rsid w:val="00B73FA3"/>
    <w:rsid w:val="00B740DA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5A1"/>
    <w:rsid w:val="00B766DB"/>
    <w:rsid w:val="00B76818"/>
    <w:rsid w:val="00B76B8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AB5"/>
    <w:rsid w:val="00BA1EF7"/>
    <w:rsid w:val="00BA2078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88C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3D52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6AE"/>
    <w:rsid w:val="00BD27DC"/>
    <w:rsid w:val="00BD2B44"/>
    <w:rsid w:val="00BD3356"/>
    <w:rsid w:val="00BD3705"/>
    <w:rsid w:val="00BD388F"/>
    <w:rsid w:val="00BD40A5"/>
    <w:rsid w:val="00BD41E0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1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819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6A6"/>
    <w:rsid w:val="00C01720"/>
    <w:rsid w:val="00C01771"/>
    <w:rsid w:val="00C01A92"/>
    <w:rsid w:val="00C01DE5"/>
    <w:rsid w:val="00C02067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B2E"/>
    <w:rsid w:val="00C14EFA"/>
    <w:rsid w:val="00C14FC8"/>
    <w:rsid w:val="00C15F67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5371"/>
    <w:rsid w:val="00C35653"/>
    <w:rsid w:val="00C35B2E"/>
    <w:rsid w:val="00C364DC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A18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B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2B58"/>
    <w:rsid w:val="00C62F9B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85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2F3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7F"/>
    <w:rsid w:val="00C763B8"/>
    <w:rsid w:val="00C76BCB"/>
    <w:rsid w:val="00C76D18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9C5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B80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376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39ED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5A8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E1"/>
    <w:rsid w:val="00CD61F0"/>
    <w:rsid w:val="00CD6409"/>
    <w:rsid w:val="00CD6CD8"/>
    <w:rsid w:val="00CD6D9F"/>
    <w:rsid w:val="00CD752D"/>
    <w:rsid w:val="00CD7534"/>
    <w:rsid w:val="00CD75C2"/>
    <w:rsid w:val="00CD76FE"/>
    <w:rsid w:val="00CD7896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004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6C7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8FA"/>
    <w:rsid w:val="00D049BD"/>
    <w:rsid w:val="00D04B2D"/>
    <w:rsid w:val="00D04FA2"/>
    <w:rsid w:val="00D052C9"/>
    <w:rsid w:val="00D05441"/>
    <w:rsid w:val="00D05527"/>
    <w:rsid w:val="00D05654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D4B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9AB"/>
    <w:rsid w:val="00D23A80"/>
    <w:rsid w:val="00D2437B"/>
    <w:rsid w:val="00D2444B"/>
    <w:rsid w:val="00D247E6"/>
    <w:rsid w:val="00D24A09"/>
    <w:rsid w:val="00D24F9E"/>
    <w:rsid w:val="00D2507C"/>
    <w:rsid w:val="00D25611"/>
    <w:rsid w:val="00D25E92"/>
    <w:rsid w:val="00D25FE1"/>
    <w:rsid w:val="00D26063"/>
    <w:rsid w:val="00D26698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875"/>
    <w:rsid w:val="00D35B39"/>
    <w:rsid w:val="00D35B48"/>
    <w:rsid w:val="00D360B4"/>
    <w:rsid w:val="00D360DE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0D81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67D7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08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4C8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67DEA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D36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2AEC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1A49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6C01"/>
    <w:rsid w:val="00D976DE"/>
    <w:rsid w:val="00D97743"/>
    <w:rsid w:val="00D97C42"/>
    <w:rsid w:val="00D97C6D"/>
    <w:rsid w:val="00D97EF4"/>
    <w:rsid w:val="00DA00AE"/>
    <w:rsid w:val="00DA02FE"/>
    <w:rsid w:val="00DA05C4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A13"/>
    <w:rsid w:val="00DA3B35"/>
    <w:rsid w:val="00DA3D03"/>
    <w:rsid w:val="00DA3D80"/>
    <w:rsid w:val="00DA548C"/>
    <w:rsid w:val="00DA55C7"/>
    <w:rsid w:val="00DA5823"/>
    <w:rsid w:val="00DA5C06"/>
    <w:rsid w:val="00DA6404"/>
    <w:rsid w:val="00DA6832"/>
    <w:rsid w:val="00DA68D1"/>
    <w:rsid w:val="00DA6DE0"/>
    <w:rsid w:val="00DA6DE2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206A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03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73F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474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15B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4D9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AF7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229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57EF9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2FB1"/>
    <w:rsid w:val="00E6320B"/>
    <w:rsid w:val="00E633CA"/>
    <w:rsid w:val="00E63642"/>
    <w:rsid w:val="00E63829"/>
    <w:rsid w:val="00E63CCC"/>
    <w:rsid w:val="00E64249"/>
    <w:rsid w:val="00E64402"/>
    <w:rsid w:val="00E64CE0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50F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2BA"/>
    <w:rsid w:val="00E73301"/>
    <w:rsid w:val="00E735F9"/>
    <w:rsid w:val="00E73637"/>
    <w:rsid w:val="00E73E99"/>
    <w:rsid w:val="00E744E8"/>
    <w:rsid w:val="00E7451B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D67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63B4"/>
    <w:rsid w:val="00E8734A"/>
    <w:rsid w:val="00E87803"/>
    <w:rsid w:val="00E87A23"/>
    <w:rsid w:val="00E87A8F"/>
    <w:rsid w:val="00E87D3E"/>
    <w:rsid w:val="00E87F52"/>
    <w:rsid w:val="00E901D4"/>
    <w:rsid w:val="00E9033A"/>
    <w:rsid w:val="00E9037E"/>
    <w:rsid w:val="00E904A7"/>
    <w:rsid w:val="00E9065C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1AB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6E7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62A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C1F"/>
    <w:rsid w:val="00EC6EE1"/>
    <w:rsid w:val="00EC71D5"/>
    <w:rsid w:val="00EC72DF"/>
    <w:rsid w:val="00EC77DE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B99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5AAC"/>
    <w:rsid w:val="00ED6157"/>
    <w:rsid w:val="00ED6284"/>
    <w:rsid w:val="00ED6405"/>
    <w:rsid w:val="00ED68DF"/>
    <w:rsid w:val="00ED6EBD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6A1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65E7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0C48"/>
    <w:rsid w:val="00EF11EB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375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6F8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4F1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DC5"/>
    <w:rsid w:val="00F22F31"/>
    <w:rsid w:val="00F23126"/>
    <w:rsid w:val="00F23450"/>
    <w:rsid w:val="00F234DB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1A7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15"/>
    <w:rsid w:val="00F401DE"/>
    <w:rsid w:val="00F402EC"/>
    <w:rsid w:val="00F40390"/>
    <w:rsid w:val="00F403EB"/>
    <w:rsid w:val="00F404E3"/>
    <w:rsid w:val="00F404F8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2DE5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47B27"/>
    <w:rsid w:val="00F5015C"/>
    <w:rsid w:val="00F50220"/>
    <w:rsid w:val="00F503E5"/>
    <w:rsid w:val="00F5085E"/>
    <w:rsid w:val="00F5088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953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57E50"/>
    <w:rsid w:val="00F606AF"/>
    <w:rsid w:val="00F60CF6"/>
    <w:rsid w:val="00F6134F"/>
    <w:rsid w:val="00F61E84"/>
    <w:rsid w:val="00F621F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6D1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A57"/>
    <w:rsid w:val="00F72B14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6F4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36DE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1C7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97C89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B8"/>
    <w:rsid w:val="00FA2DDC"/>
    <w:rsid w:val="00FA2F33"/>
    <w:rsid w:val="00FA308F"/>
    <w:rsid w:val="00FA3148"/>
    <w:rsid w:val="00FA3504"/>
    <w:rsid w:val="00FA3640"/>
    <w:rsid w:val="00FA3A1E"/>
    <w:rsid w:val="00FA3A4B"/>
    <w:rsid w:val="00FA3EEB"/>
    <w:rsid w:val="00FA43B9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04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4E"/>
    <w:rsid w:val="00FB545E"/>
    <w:rsid w:val="00FB5473"/>
    <w:rsid w:val="00FB57E4"/>
    <w:rsid w:val="00FB5906"/>
    <w:rsid w:val="00FB59AE"/>
    <w:rsid w:val="00FB5C1A"/>
    <w:rsid w:val="00FB5E4B"/>
    <w:rsid w:val="00FB5E71"/>
    <w:rsid w:val="00FB5F17"/>
    <w:rsid w:val="00FB5F4E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9AA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8CA"/>
    <w:rsid w:val="00FC5B57"/>
    <w:rsid w:val="00FC5B72"/>
    <w:rsid w:val="00FC6105"/>
    <w:rsid w:val="00FC614C"/>
    <w:rsid w:val="00FC634B"/>
    <w:rsid w:val="00FC6939"/>
    <w:rsid w:val="00FC6A03"/>
    <w:rsid w:val="00FC6A0B"/>
    <w:rsid w:val="00FC6BD4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3F49"/>
    <w:rsid w:val="00FD4224"/>
    <w:rsid w:val="00FD45EC"/>
    <w:rsid w:val="00FD48DE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A60"/>
    <w:rsid w:val="00FE6C98"/>
    <w:rsid w:val="00FE6FE6"/>
    <w:rsid w:val="00FE7135"/>
    <w:rsid w:val="00FE7650"/>
    <w:rsid w:val="00FE77D1"/>
    <w:rsid w:val="00FE79E0"/>
    <w:rsid w:val="00FE7CB2"/>
    <w:rsid w:val="00FE7EA9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238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D2F111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D1C70-C559-4B96-B3E5-2E0674176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142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Kuzovkova</dc:creator>
  <cp:lastModifiedBy>Кожевникова Екатерина Васильевна</cp:lastModifiedBy>
  <cp:revision>49</cp:revision>
  <cp:lastPrinted>2026-05-29T12:23:00Z</cp:lastPrinted>
  <dcterms:created xsi:type="dcterms:W3CDTF">2025-12-05T06:23:00Z</dcterms:created>
  <dcterms:modified xsi:type="dcterms:W3CDTF">2026-06-11T07:10:00Z</dcterms:modified>
</cp:coreProperties>
</file>